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FENYNGLE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John Mowbray, 2</w:t>
      </w:r>
      <w:r w:rsidRPr="009A483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24-99)</w:t>
      </w: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609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2609" w:rsidRPr="009A4833" w:rsidRDefault="00522609" w:rsidP="00522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2016</w:t>
      </w:r>
    </w:p>
    <w:p w:rsidR="006B2F86" w:rsidRPr="00522609" w:rsidRDefault="0052260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226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609" w:rsidRDefault="00522609" w:rsidP="00E71FC3">
      <w:pPr>
        <w:spacing w:after="0" w:line="240" w:lineRule="auto"/>
      </w:pPr>
      <w:r>
        <w:separator/>
      </w:r>
    </w:p>
  </w:endnote>
  <w:endnote w:type="continuationSeparator" w:id="0">
    <w:p w:rsidR="00522609" w:rsidRDefault="005226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609" w:rsidRDefault="00522609" w:rsidP="00E71FC3">
      <w:pPr>
        <w:spacing w:after="0" w:line="240" w:lineRule="auto"/>
      </w:pPr>
      <w:r>
        <w:separator/>
      </w:r>
    </w:p>
  </w:footnote>
  <w:footnote w:type="continuationSeparator" w:id="0">
    <w:p w:rsidR="00522609" w:rsidRDefault="005226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609"/>
    <w:rsid w:val="0052260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C2DA3"/>
  <w15:chartTrackingRefBased/>
  <w15:docId w15:val="{47BB4524-98A9-4638-80DA-D6D9F825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2016-05-04T21:10:00Z</dcterms:created>
  <dcterms:modified xsi:type="dcterms:W3CDTF">2016-05-04T21:11:00Z</dcterms:modified>
</cp:coreProperties>
</file>